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C41" w:rsidRDefault="000B2C41" w:rsidP="000B2C41">
      <w:pPr>
        <w:pStyle w:val="NoSpacing"/>
      </w:pPr>
      <w:r>
        <w:rPr>
          <w:u w:val="single"/>
        </w:rPr>
        <w:t>Adam OSTELER</w:t>
      </w:r>
      <w:r>
        <w:t xml:space="preserve">    (fl.1439)</w:t>
      </w:r>
    </w:p>
    <w:p w:rsidR="000B2C41" w:rsidRDefault="000B2C41" w:rsidP="000B2C41">
      <w:pPr>
        <w:pStyle w:val="NoSpacing"/>
      </w:pPr>
    </w:p>
    <w:p w:rsidR="000B2C41" w:rsidRDefault="000B2C41" w:rsidP="000B2C41">
      <w:pPr>
        <w:pStyle w:val="NoSpacing"/>
      </w:pPr>
    </w:p>
    <w:p w:rsidR="000B2C41" w:rsidRDefault="000B2C41" w:rsidP="000B2C41">
      <w:pPr>
        <w:pStyle w:val="NoSpacing"/>
      </w:pPr>
      <w:r>
        <w:t xml:space="preserve">Son of Roger </w:t>
      </w:r>
      <w:proofErr w:type="spellStart"/>
      <w:r>
        <w:t>Osteler</w:t>
      </w:r>
      <w:proofErr w:type="spellEnd"/>
      <w:r>
        <w:t xml:space="preserve"> of </w:t>
      </w:r>
      <w:proofErr w:type="spellStart"/>
      <w:r>
        <w:t>Shelland</w:t>
      </w:r>
      <w:proofErr w:type="spellEnd"/>
      <w:r>
        <w:t xml:space="preserve">, Suffolk, (q.v.) and his wife, </w:t>
      </w:r>
      <w:proofErr w:type="gramStart"/>
      <w:r>
        <w:t>Joan(</w:t>
      </w:r>
      <w:proofErr w:type="gramEnd"/>
      <w:r>
        <w:t xml:space="preserve">q.v.).  </w:t>
      </w:r>
    </w:p>
    <w:p w:rsidR="000B2C41" w:rsidRDefault="000B2C41" w:rsidP="000B2C41">
      <w:pPr>
        <w:pStyle w:val="NoSpacing"/>
      </w:pPr>
      <w:r>
        <w:t>(“Sudbury Wills” vol.1 p.11)</w:t>
      </w:r>
    </w:p>
    <w:p w:rsidR="000B2C41" w:rsidRDefault="000B2C41" w:rsidP="000B2C41">
      <w:pPr>
        <w:pStyle w:val="NoSpacing"/>
      </w:pPr>
    </w:p>
    <w:p w:rsidR="000B2C41" w:rsidRDefault="000B2C41" w:rsidP="000B2C41">
      <w:pPr>
        <w:pStyle w:val="NoSpacing"/>
      </w:pPr>
    </w:p>
    <w:p w:rsidR="000B2C41" w:rsidRDefault="000B2C41" w:rsidP="000B2C41">
      <w:pPr>
        <w:pStyle w:val="NoSpacing"/>
      </w:pPr>
      <w:r>
        <w:t xml:space="preserve">   7 Oct.1439</w:t>
      </w:r>
      <w:r>
        <w:tab/>
        <w:t>His father bequeathed him the reversion of all his lands and tenements</w:t>
      </w:r>
    </w:p>
    <w:p w:rsidR="000B2C41" w:rsidRDefault="000B2C41" w:rsidP="000B2C41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Shelland</w:t>
      </w:r>
      <w:proofErr w:type="spellEnd"/>
      <w:r>
        <w:t xml:space="preserve"> following the death of his mother.   </w:t>
      </w:r>
      <w:proofErr w:type="gramStart"/>
      <w:r>
        <w:t>(ibid.)</w:t>
      </w:r>
      <w:proofErr w:type="gramEnd"/>
    </w:p>
    <w:p w:rsidR="000B2C41" w:rsidRDefault="000B2C41" w:rsidP="000B2C41">
      <w:pPr>
        <w:pStyle w:val="NoSpacing"/>
      </w:pPr>
    </w:p>
    <w:p w:rsidR="000B2C41" w:rsidRDefault="000B2C41" w:rsidP="000B2C41">
      <w:pPr>
        <w:pStyle w:val="NoSpacing"/>
      </w:pPr>
    </w:p>
    <w:p w:rsidR="00E47068" w:rsidRPr="00C009D8" w:rsidRDefault="000B2C41" w:rsidP="000B2C41">
      <w:pPr>
        <w:pStyle w:val="NoSpacing"/>
      </w:pPr>
      <w:r>
        <w:t>21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C41" w:rsidRDefault="000B2C41" w:rsidP="00920DE3">
      <w:pPr>
        <w:spacing w:after="0" w:line="240" w:lineRule="auto"/>
      </w:pPr>
      <w:r>
        <w:separator/>
      </w:r>
    </w:p>
  </w:endnote>
  <w:endnote w:type="continuationSeparator" w:id="0">
    <w:p w:rsidR="000B2C41" w:rsidRDefault="000B2C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C41" w:rsidRDefault="000B2C41" w:rsidP="00920DE3">
      <w:pPr>
        <w:spacing w:after="0" w:line="240" w:lineRule="auto"/>
      </w:pPr>
      <w:r>
        <w:separator/>
      </w:r>
    </w:p>
  </w:footnote>
  <w:footnote w:type="continuationSeparator" w:id="0">
    <w:p w:rsidR="000B2C41" w:rsidRDefault="000B2C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C41"/>
    <w:rsid w:val="000B2C4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2014-10-30T19:51:00Z</dcterms:created>
  <dcterms:modified xsi:type="dcterms:W3CDTF">2014-10-30T19:51:00Z</dcterms:modified>
</cp:coreProperties>
</file>